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Description w:val="Today's Date"/>
      </w:tblPr>
      <w:tblGrid>
        <w:gridCol w:w="2432"/>
        <w:gridCol w:w="633"/>
        <w:gridCol w:w="1269"/>
        <w:gridCol w:w="635"/>
        <w:gridCol w:w="544"/>
        <w:gridCol w:w="1724"/>
        <w:gridCol w:w="1284"/>
        <w:gridCol w:w="2343"/>
        <w:gridCol w:w="10"/>
      </w:tblGrid>
      <w:tr w:rsidR="00980107" w:rsidRPr="008A6561" w14:paraId="2AA16D9F" w14:textId="77777777" w:rsidTr="00841D46">
        <w:trPr>
          <w:trHeight w:val="2343"/>
        </w:trPr>
        <w:tc>
          <w:tcPr>
            <w:tcW w:w="10874" w:type="dxa"/>
            <w:gridSpan w:val="9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6235AE" w14:textId="77777777" w:rsidR="0023503E" w:rsidRDefault="009A204E" w:rsidP="000C5CFC">
            <w:pPr>
              <w:rPr>
                <w:rFonts w:ascii="Arial" w:hAnsi="Arial" w:cs="Arial"/>
                <w:sz w:val="22"/>
                <w:szCs w:val="22"/>
                <w:u w:val="double"/>
              </w:rPr>
            </w:pPr>
            <w:r w:rsidRPr="008A6561">
              <w:rPr>
                <w:rFonts w:ascii="Arial" w:hAnsi="Arial" w:cs="Arial"/>
                <w:sz w:val="22"/>
                <w:szCs w:val="22"/>
                <w:u w:val="double"/>
              </w:rPr>
              <w:t>INSTRUCTIONS</w:t>
            </w:r>
          </w:p>
          <w:p w14:paraId="2CB21879" w14:textId="77777777" w:rsidR="0023503E" w:rsidRDefault="0023503E" w:rsidP="000C5CFC">
            <w:pPr>
              <w:rPr>
                <w:rFonts w:ascii="Arial" w:hAnsi="Arial" w:cs="Arial"/>
                <w:sz w:val="22"/>
                <w:szCs w:val="22"/>
                <w:u w:val="double"/>
              </w:rPr>
            </w:pPr>
          </w:p>
          <w:p w14:paraId="47619FA4" w14:textId="77777777" w:rsidR="0087427F" w:rsidRDefault="0087427F" w:rsidP="000C5CFC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 xml:space="preserve">Provide </w:t>
            </w:r>
            <w:r w:rsidR="008A6561" w:rsidRPr="008A6561">
              <w:rPr>
                <w:rFonts w:ascii="Arial" w:hAnsi="Arial" w:cs="Arial"/>
                <w:b/>
                <w:sz w:val="22"/>
                <w:szCs w:val="22"/>
              </w:rPr>
              <w:t>all</w:t>
            </w:r>
            <w:r w:rsidR="009C0B6D" w:rsidRPr="008A6561">
              <w:rPr>
                <w:rFonts w:ascii="Arial" w:hAnsi="Arial" w:cs="Arial"/>
                <w:sz w:val="22"/>
                <w:szCs w:val="22"/>
              </w:rPr>
              <w:t xml:space="preserve"> Project and Building </w:t>
            </w:r>
            <w:r w:rsidR="0023503E">
              <w:rPr>
                <w:rFonts w:ascii="Arial" w:hAnsi="Arial" w:cs="Arial"/>
                <w:sz w:val="22"/>
                <w:szCs w:val="22"/>
              </w:rPr>
              <w:t>I</w:t>
            </w:r>
            <w:r w:rsidR="009C0B6D" w:rsidRPr="008A6561">
              <w:rPr>
                <w:rFonts w:ascii="Arial" w:hAnsi="Arial" w:cs="Arial"/>
                <w:sz w:val="22"/>
                <w:szCs w:val="22"/>
              </w:rPr>
              <w:t>nformation</w:t>
            </w:r>
            <w:r w:rsidR="00791418" w:rsidRPr="008A65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6561">
              <w:rPr>
                <w:rFonts w:ascii="Arial" w:hAnsi="Arial" w:cs="Arial"/>
                <w:sz w:val="22"/>
                <w:szCs w:val="22"/>
              </w:rPr>
              <w:t xml:space="preserve">requested </w:t>
            </w:r>
            <w:r w:rsidR="00791418" w:rsidRPr="008A6561">
              <w:rPr>
                <w:rFonts w:ascii="Arial" w:hAnsi="Arial" w:cs="Arial"/>
                <w:sz w:val="22"/>
                <w:szCs w:val="22"/>
              </w:rPr>
              <w:t xml:space="preserve">below. </w:t>
            </w:r>
            <w:r w:rsidR="001B2376" w:rsidRPr="008A6561">
              <w:rPr>
                <w:rFonts w:ascii="Arial" w:hAnsi="Arial" w:cs="Arial"/>
                <w:sz w:val="22"/>
                <w:szCs w:val="22"/>
              </w:rPr>
              <w:t>All checks should be made payable to the: Housing Trust Fund Corporation</w:t>
            </w:r>
            <w:r w:rsidR="00791418" w:rsidRPr="008A6561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8A6561">
              <w:rPr>
                <w:rFonts w:ascii="Arial" w:hAnsi="Arial" w:cs="Arial"/>
                <w:sz w:val="22"/>
                <w:szCs w:val="22"/>
                <w:u w:val="single"/>
              </w:rPr>
              <w:t>I</w:t>
            </w:r>
            <w:r w:rsidR="009C0B6D" w:rsidRPr="008A6561">
              <w:rPr>
                <w:rFonts w:ascii="Arial" w:hAnsi="Arial" w:cs="Arial"/>
                <w:sz w:val="22"/>
                <w:szCs w:val="22"/>
                <w:u w:val="single"/>
              </w:rPr>
              <w:t xml:space="preserve">nclude the SHARS ID or Project # </w:t>
            </w:r>
            <w:r w:rsidRPr="008A6561">
              <w:rPr>
                <w:rFonts w:ascii="Arial" w:hAnsi="Arial" w:cs="Arial"/>
                <w:b/>
                <w:sz w:val="22"/>
                <w:szCs w:val="22"/>
                <w:u w:val="single"/>
              </w:rPr>
              <w:t>and</w:t>
            </w:r>
            <w:r w:rsidR="009C0B6D" w:rsidRPr="008A6561">
              <w:rPr>
                <w:rFonts w:ascii="Arial" w:hAnsi="Arial" w:cs="Arial"/>
                <w:sz w:val="22"/>
                <w:szCs w:val="22"/>
                <w:u w:val="single"/>
              </w:rPr>
              <w:t xml:space="preserve"> the building address in the Memo section of the check</w:t>
            </w:r>
            <w:r w:rsidR="009C0B6D" w:rsidRPr="008A656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7362D93" w14:textId="77777777" w:rsidR="0023503E" w:rsidRPr="003B3BDF" w:rsidRDefault="0023503E" w:rsidP="000C5CFC">
            <w:pPr>
              <w:rPr>
                <w:rFonts w:ascii="Arial" w:hAnsi="Arial" w:cs="Arial"/>
                <w:sz w:val="22"/>
                <w:szCs w:val="22"/>
              </w:rPr>
            </w:pPr>
            <w:r w:rsidRPr="0034287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4212EE2E" wp14:editId="6B483A3E">
                      <wp:simplePos x="0" y="0"/>
                      <wp:positionH relativeFrom="column">
                        <wp:posOffset>2798445</wp:posOffset>
                      </wp:positionH>
                      <wp:positionV relativeFrom="paragraph">
                        <wp:posOffset>121920</wp:posOffset>
                      </wp:positionV>
                      <wp:extent cx="3714750" cy="466725"/>
                      <wp:effectExtent l="0" t="0" r="19050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BB5322" w14:textId="77777777" w:rsidR="00342872" w:rsidRPr="00342872" w:rsidRDefault="00342872" w:rsidP="002350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3C78B0">
                                    <w:rPr>
                                      <w:rFonts w:ascii="Arial" w:hAnsi="Arial" w:cs="Arial"/>
                                      <w:b/>
                                      <w:i/>
                                    </w:rPr>
                                    <w:t xml:space="preserve">Please contact your OCR program administrator for approval </w:t>
                                  </w:r>
                                  <w:r w:rsidR="0023503E" w:rsidRPr="003C78B0">
                                    <w:rPr>
                                      <w:rFonts w:ascii="Arial" w:hAnsi="Arial" w:cs="Arial"/>
                                      <w:b/>
                                      <w:i/>
                                    </w:rPr>
                                    <w:t xml:space="preserve">prior to the return </w:t>
                                  </w:r>
                                  <w:r w:rsidRPr="003C78B0">
                                    <w:rPr>
                                      <w:rFonts w:ascii="Arial" w:hAnsi="Arial" w:cs="Arial"/>
                                      <w:b/>
                                      <w:i/>
                                    </w:rPr>
                                    <w:t>of any funds</w:t>
                                  </w:r>
                                  <w:r w:rsidRPr="00342872">
                                    <w:rPr>
                                      <w:rFonts w:ascii="Arial" w:hAnsi="Arial" w:cs="Arial"/>
                                      <w:i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12EE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20.35pt;margin-top:9.6pt;width:292.5pt;height:3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">
                      <v:textbox>
                        <w:txbxContent>
                          <w:p w14:paraId="4DBB5322" w14:textId="77777777" w:rsidR="00342872" w:rsidRPr="00342872" w:rsidRDefault="00342872" w:rsidP="0023503E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3C78B0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Please contact your OCR program administrator for approval </w:t>
                            </w:r>
                            <w:r w:rsidR="0023503E" w:rsidRPr="003C78B0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prior to the return </w:t>
                            </w:r>
                            <w:r w:rsidRPr="003C78B0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of any funds</w:t>
                            </w:r>
                            <w:r w:rsidRPr="00342872">
                              <w:rPr>
                                <w:rFonts w:ascii="Arial" w:hAnsi="Arial" w:cs="Arial"/>
                                <w:i/>
                              </w:rPr>
                              <w:t>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47F0F75" w14:textId="77777777" w:rsidR="00840CE9" w:rsidRDefault="007713B6" w:rsidP="000C5C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6561">
              <w:rPr>
                <w:rFonts w:ascii="Arial" w:hAnsi="Arial" w:cs="Arial"/>
                <w:b/>
                <w:sz w:val="22"/>
                <w:szCs w:val="22"/>
              </w:rPr>
              <w:t>Mail this form and t</w:t>
            </w:r>
            <w:r w:rsidR="00791418" w:rsidRPr="008A6561">
              <w:rPr>
                <w:rFonts w:ascii="Arial" w:hAnsi="Arial" w:cs="Arial"/>
                <w:b/>
                <w:sz w:val="22"/>
                <w:szCs w:val="22"/>
              </w:rPr>
              <w:t>he check to</w:t>
            </w:r>
            <w:r w:rsidR="008A6561" w:rsidRPr="008A6561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791418" w:rsidRPr="008A656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B3BDF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CE7A09">
              <w:rPr>
                <w:rFonts w:ascii="Arial" w:hAnsi="Arial" w:cs="Arial"/>
                <w:b/>
                <w:sz w:val="22"/>
                <w:szCs w:val="22"/>
              </w:rPr>
              <w:t xml:space="preserve">                      </w:t>
            </w:r>
            <w:r w:rsidR="003B3BDF">
              <w:rPr>
                <w:rFonts w:ascii="Arial" w:hAnsi="Arial" w:cs="Arial"/>
                <w:b/>
                <w:sz w:val="22"/>
                <w:szCs w:val="22"/>
              </w:rPr>
              <w:t xml:space="preserve">                   </w:t>
            </w:r>
          </w:p>
          <w:p w14:paraId="5980D80A" w14:textId="77777777" w:rsidR="00840CE9" w:rsidRDefault="009C0B6D" w:rsidP="000C5CF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Housing Trust Fund Corporation</w:t>
            </w:r>
          </w:p>
          <w:p w14:paraId="3EECDDFC" w14:textId="77777777" w:rsidR="00840CE9" w:rsidRDefault="009C0B6D" w:rsidP="000641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Attention: Finance</w:t>
            </w:r>
            <w:r w:rsidR="00CE7A09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8A6561">
              <w:rPr>
                <w:rFonts w:ascii="Arial" w:hAnsi="Arial" w:cs="Arial"/>
                <w:sz w:val="22"/>
                <w:szCs w:val="22"/>
              </w:rPr>
              <w:t>P.O. Box 1339</w:t>
            </w:r>
          </w:p>
          <w:p w14:paraId="200CEB09" w14:textId="77777777" w:rsidR="009A204E" w:rsidRPr="00840CE9" w:rsidRDefault="00591931" w:rsidP="000641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Albany, New York 12201-1339</w:t>
            </w:r>
          </w:p>
        </w:tc>
      </w:tr>
      <w:tr w:rsidR="009A204E" w:rsidRPr="008A6561" w14:paraId="5E7F801B" w14:textId="77777777" w:rsidTr="00841D46">
        <w:trPr>
          <w:gridAfter w:val="1"/>
          <w:wAfter w:w="8" w:type="dxa"/>
          <w:trHeight w:val="512"/>
        </w:trPr>
        <w:tc>
          <w:tcPr>
            <w:tcW w:w="10866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DF72CD4" w14:textId="77777777" w:rsidR="009A204E" w:rsidRPr="008A6561" w:rsidRDefault="009A204E" w:rsidP="009A204E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b/>
                <w:sz w:val="22"/>
                <w:szCs w:val="22"/>
              </w:rPr>
              <w:t>PROJECT INFORMATION</w:t>
            </w:r>
            <w:r w:rsidR="00230E10" w:rsidRPr="008A656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182B2D" w:rsidRPr="008A6561" w14:paraId="7475D826" w14:textId="77777777" w:rsidTr="00841D46">
        <w:trPr>
          <w:gridAfter w:val="1"/>
          <w:wAfter w:w="10" w:type="dxa"/>
          <w:trHeight w:val="376"/>
        </w:trPr>
        <w:tc>
          <w:tcPr>
            <w:tcW w:w="306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366" w14:textId="77777777" w:rsidR="00182B2D" w:rsidRPr="008A6561" w:rsidRDefault="0038009D" w:rsidP="00980107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 xml:space="preserve">Today’s </w:t>
            </w:r>
            <w:r w:rsidR="00182B2D" w:rsidRPr="008A6561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bookmarkStart w:id="0" w:name="Text4" w:displacedByCustomXml="next"/>
        <w:sdt>
          <w:sdtPr>
            <w:rPr>
              <w:rFonts w:ascii="Arial" w:hAnsi="Arial" w:cs="Arial"/>
              <w:i/>
              <w:sz w:val="22"/>
              <w:szCs w:val="22"/>
            </w:rPr>
            <w:tag w:val="Today's Date"/>
            <w:id w:val="1954896743"/>
            <w:placeholder>
              <w:docPart w:val="DefaultPlaceholder_-1854013438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904" w:type="dxa"/>
                <w:gridSpan w:val="2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58C26DB" w14:textId="77777777" w:rsidR="00182B2D" w:rsidRPr="00194EF4" w:rsidRDefault="00194EF4" w:rsidP="00980107">
                <w:pPr>
                  <w:rPr>
                    <w:rFonts w:ascii="Arial" w:hAnsi="Arial" w:cs="Arial"/>
                    <w:i/>
                    <w:sz w:val="22"/>
                    <w:szCs w:val="22"/>
                  </w:rPr>
                </w:pPr>
                <w:r w:rsidRPr="00B75590">
                  <w:rPr>
                    <w:rFonts w:ascii="Arial" w:hAnsi="Arial" w:cs="Arial"/>
                    <w:sz w:val="22"/>
                    <w:szCs w:val="22"/>
                  </w:rPr>
                  <w:t>Today’s Date</w:t>
                </w:r>
              </w:p>
            </w:tc>
          </w:sdtContent>
        </w:sdt>
        <w:bookmarkEnd w:id="0"/>
        <w:tc>
          <w:tcPr>
            <w:tcW w:w="226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817E" w14:textId="77777777" w:rsidR="00182B2D" w:rsidRPr="008A6561" w:rsidRDefault="00182B2D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Amount:</w:t>
            </w:r>
          </w:p>
        </w:tc>
        <w:tc>
          <w:tcPr>
            <w:tcW w:w="36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6381C3" w14:textId="77777777" w:rsidR="00182B2D" w:rsidRPr="008A6561" w:rsidRDefault="00A03A2F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1" w:name="Text142"/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834A6B" w:rsidRPr="008A6561" w14:paraId="13649079" w14:textId="77777777" w:rsidTr="00841D46">
        <w:trPr>
          <w:gridAfter w:val="1"/>
          <w:wAfter w:w="10" w:type="dxa"/>
          <w:trHeight w:val="376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207D" w14:textId="77777777" w:rsidR="00834A6B" w:rsidRPr="008A6561" w:rsidRDefault="00834A6B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SHARS ID or Project #: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50D2" w14:textId="77777777" w:rsidR="00834A6B" w:rsidRPr="008A6561" w:rsidRDefault="00834A6B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2" w:name="Text138"/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7A54" w14:textId="77777777" w:rsidR="00834A6B" w:rsidRPr="008A6561" w:rsidRDefault="00834A6B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Check #:</w:t>
            </w:r>
          </w:p>
        </w:tc>
        <w:bookmarkEnd w:id="2"/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83D3E4" w14:textId="77777777" w:rsidR="00834A6B" w:rsidRPr="008A6561" w:rsidRDefault="00834A6B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80107" w:rsidRPr="008A6561" w14:paraId="31FD7456" w14:textId="77777777" w:rsidTr="00841D46">
        <w:trPr>
          <w:gridAfter w:val="1"/>
          <w:wAfter w:w="8" w:type="dxa"/>
          <w:trHeight w:val="390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1FBE" w14:textId="77777777" w:rsidR="00980107" w:rsidRPr="008A6561" w:rsidRDefault="00834A6B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Program Name</w:t>
            </w:r>
          </w:p>
        </w:tc>
        <w:sdt>
          <w:sdtPr>
            <w:rPr>
              <w:rFonts w:ascii="Arial" w:hAnsi="Arial" w:cs="Arial"/>
              <w:sz w:val="22"/>
              <w:szCs w:val="22"/>
              <w:shd w:val="clear" w:color="auto" w:fill="D9D9D9" w:themeFill="background1" w:themeFillShade="D9"/>
            </w:rPr>
            <w:tag w:val="Select Program"/>
            <w:id w:val="-511606100"/>
            <w:placeholder>
              <w:docPart w:val="D31D3EE3AD3E4979A916DD59751BD7F9"/>
            </w:placeholder>
            <w:dropDownList>
              <w:listItem w:displayText="--Please select program--" w:value="--Please select program--"/>
              <w:listItem w:displayText="Access to Home" w:value="Access to Home"/>
              <w:listItem w:displayText="Access to Home for Medicaid" w:value="Access to Home for Medicaid"/>
              <w:listItem w:displayText="Access to Home for Veterans" w:value="Access to Home for Veterans"/>
              <w:listItem w:displayText="CDBG" w:value="CDBG"/>
              <w:listItem w:displayText="HOME" w:value="HOME"/>
              <w:listItem w:displayText="Mobile Manufactured Home Replacement Program" w:value="Mobile Manufactured Home Replacement Program"/>
              <w:listItem w:displayText="National Foreclosure Mitigation Counseling" w:value="National Foreclosure Mitigation Counseling"/>
              <w:listItem w:displayText="New York Main Street" w:value="New York Main Street"/>
              <w:listItem w:displayText="NPP" w:value="NPP"/>
              <w:listItem w:displayText="Rural Area Revitalization Projects" w:value="Rural Area Revitalization Projects"/>
              <w:listItem w:displayText="RESTORE" w:value="RESTORE"/>
              <w:listItem w:displayText="RPP" w:value="RPP"/>
              <w:listItem w:displayText="Urban Initiatives" w:value="Urban Initiatives"/>
            </w:dropDownList>
          </w:sdtPr>
          <w:sdtEndPr/>
          <w:sdtContent>
            <w:tc>
              <w:tcPr>
                <w:tcW w:w="7799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14:paraId="70596ED2" w14:textId="77777777" w:rsidR="00980107" w:rsidRPr="008A6561" w:rsidRDefault="00342872" w:rsidP="00980107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6E3FE3">
                  <w:rPr>
                    <w:rFonts w:ascii="Arial" w:hAnsi="Arial" w:cs="Arial"/>
                    <w:sz w:val="22"/>
                    <w:szCs w:val="22"/>
                    <w:shd w:val="clear" w:color="auto" w:fill="D9D9D9" w:themeFill="background1" w:themeFillShade="D9"/>
                  </w:rPr>
                  <w:t>--Please select program--</w:t>
                </w:r>
              </w:p>
            </w:tc>
          </w:sdtContent>
        </w:sdt>
      </w:tr>
      <w:tr w:rsidR="00980107" w:rsidRPr="008A6561" w14:paraId="37D3ADC5" w14:textId="77777777" w:rsidTr="00841D46">
        <w:trPr>
          <w:gridAfter w:val="1"/>
          <w:wAfter w:w="8" w:type="dxa"/>
          <w:trHeight w:val="373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DF6E" w14:textId="77777777" w:rsidR="00980107" w:rsidRPr="008A6561" w:rsidRDefault="00980107" w:rsidP="009801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LPA</w:t>
            </w:r>
            <w:r w:rsidR="006B2A4F" w:rsidRPr="008A6561">
              <w:rPr>
                <w:rFonts w:ascii="Arial" w:hAnsi="Arial" w:cs="Arial"/>
                <w:sz w:val="22"/>
                <w:szCs w:val="22"/>
              </w:rPr>
              <w:t>/Organization</w:t>
            </w:r>
            <w:r w:rsidRPr="008A6561">
              <w:rPr>
                <w:rFonts w:ascii="Arial" w:hAnsi="Arial" w:cs="Arial"/>
                <w:sz w:val="22"/>
                <w:szCs w:val="22"/>
              </w:rPr>
              <w:t xml:space="preserve"> Name:</w:t>
            </w:r>
          </w:p>
        </w:tc>
        <w:tc>
          <w:tcPr>
            <w:tcW w:w="7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DC7726" w14:textId="5B42910F" w:rsidR="00980107" w:rsidRPr="008A6561" w:rsidRDefault="00723D08" w:rsidP="00D335DA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Limit 25 characters"/>
                  <w:statusText w:type="text" w:val="Limit 25 characters"/>
                  <w:textInput>
                    <w:maxLength w:val="40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3" w:name="_GoBack"/>
            <w:bookmarkEnd w:id="3"/>
            <w:r w:rsidR="00E82DCB">
              <w:rPr>
                <w:rFonts w:ascii="Arial" w:hAnsi="Arial" w:cs="Arial"/>
                <w:sz w:val="22"/>
                <w:szCs w:val="22"/>
              </w:rPr>
              <w:t> </w:t>
            </w:r>
            <w:r w:rsidR="00E82DCB">
              <w:rPr>
                <w:rFonts w:ascii="Arial" w:hAnsi="Arial" w:cs="Arial"/>
                <w:sz w:val="22"/>
                <w:szCs w:val="22"/>
              </w:rPr>
              <w:t> </w:t>
            </w:r>
            <w:r w:rsidR="00E82DCB">
              <w:rPr>
                <w:rFonts w:ascii="Arial" w:hAnsi="Arial" w:cs="Arial"/>
                <w:sz w:val="22"/>
                <w:szCs w:val="22"/>
              </w:rPr>
              <w:t> </w:t>
            </w:r>
            <w:r w:rsidR="00E82DCB">
              <w:rPr>
                <w:rFonts w:ascii="Arial" w:hAnsi="Arial" w:cs="Arial"/>
                <w:sz w:val="22"/>
                <w:szCs w:val="22"/>
              </w:rPr>
              <w:t> </w:t>
            </w:r>
            <w:r w:rsidR="00E82DCB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C0B6D" w:rsidRPr="008A6561" w14:paraId="6FAE8FE5" w14:textId="77777777" w:rsidTr="00841D46">
        <w:trPr>
          <w:gridAfter w:val="1"/>
          <w:wAfter w:w="9" w:type="dxa"/>
          <w:trHeight w:val="391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EBE248D" w14:textId="77777777" w:rsidR="009C0B6D" w:rsidRPr="008A6561" w:rsidRDefault="009C0B6D" w:rsidP="009C0B6D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 xml:space="preserve">Person completing form: </w:t>
            </w:r>
            <w:bookmarkStart w:id="4" w:name="Text3"/>
          </w:p>
        </w:tc>
        <w:bookmarkEnd w:id="4"/>
        <w:tc>
          <w:tcPr>
            <w:tcW w:w="4172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F8D01B9" w14:textId="77777777" w:rsidR="009C0B6D" w:rsidRPr="008A6561" w:rsidRDefault="00A03A2F" w:rsidP="00D335DA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Limit 25 characters"/>
                  <w:statusText w:type="text" w:val="Limit 25 characters"/>
                  <w:textInput>
                    <w:maxLength w:val="40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626" w:type="dxa"/>
            <w:gridSpan w:val="2"/>
            <w:tcBorders>
              <w:top w:val="single" w:sz="2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  <w:vAlign w:val="center"/>
          </w:tcPr>
          <w:p w14:paraId="0F880182" w14:textId="77777777" w:rsidR="009C0B6D" w:rsidRPr="008A6561" w:rsidRDefault="009C0B6D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 xml:space="preserve">Phone: ( </w:t>
            </w:r>
            <w:bookmarkStart w:id="5" w:name="Text5"/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helpText w:type="text" w:val="Area Code"/>
                  <w:statusText w:type="text" w:val="Area Code"/>
                  <w:textInput>
                    <w:maxLength w:val="3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  <w:r w:rsidRPr="008A6561">
              <w:rPr>
                <w:rFonts w:ascii="Arial" w:hAnsi="Arial" w:cs="Arial"/>
                <w:sz w:val="22"/>
                <w:szCs w:val="22"/>
              </w:rPr>
              <w:t xml:space="preserve"> ) </w:t>
            </w:r>
            <w:bookmarkStart w:id="6" w:name="Text6"/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helpText w:type="text" w:val="Limited to 8 Characters"/>
                  <w:statusText w:type="text" w:val="Limited to 8 Characters"/>
                  <w:textInput>
                    <w:type w:val="number"/>
                    <w:maxLength w:val="8"/>
                    <w:format w:val="0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  <w:r w:rsidRPr="008A6561">
              <w:rPr>
                <w:rFonts w:ascii="Arial" w:hAnsi="Arial" w:cs="Arial"/>
                <w:sz w:val="22"/>
                <w:szCs w:val="22"/>
              </w:rPr>
              <w:t xml:space="preserve">    ext.</w:t>
            </w:r>
            <w:bookmarkStart w:id="7" w:name="Text7"/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helpText w:type="text" w:val="Limited to 5 Characters"/>
                  <w:statusText w:type="text" w:val="Limited to 5 Characters"/>
                  <w:textInput>
                    <w:type w:val="number"/>
                    <w:maxLength w:val="5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</w:p>
        </w:tc>
      </w:tr>
      <w:tr w:rsidR="0069496A" w:rsidRPr="008A6561" w14:paraId="0845B91A" w14:textId="77777777" w:rsidTr="00841D46">
        <w:trPr>
          <w:gridAfter w:val="1"/>
          <w:wAfter w:w="9" w:type="dxa"/>
          <w:trHeight w:val="391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6D342D3" w14:textId="77777777" w:rsidR="0069496A" w:rsidRPr="008A6561" w:rsidRDefault="0023503E" w:rsidP="009C0B6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OCR s</w:t>
            </w:r>
            <w:r w:rsidR="0069496A" w:rsidRPr="008A6561">
              <w:rPr>
                <w:rFonts w:ascii="Arial" w:hAnsi="Arial" w:cs="Arial"/>
                <w:sz w:val="22"/>
                <w:szCs w:val="22"/>
              </w:rPr>
              <w:t>taff who approved this return and date of approval:</w:t>
            </w:r>
          </w:p>
        </w:tc>
        <w:tc>
          <w:tcPr>
            <w:tcW w:w="4172" w:type="dxa"/>
            <w:gridSpan w:val="4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1B74B3B" w14:textId="77777777" w:rsidR="0069496A" w:rsidRPr="008A6561" w:rsidRDefault="00FE13C5" w:rsidP="00355E71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Limit 25 characters"/>
                  <w:statusText w:type="text" w:val="Limit 25 characters"/>
                  <w:textInput>
                    <w:maxLength w:val="40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sdt>
          <w:sdtPr>
            <w:rPr>
              <w:rFonts w:ascii="Arial" w:hAnsi="Arial" w:cs="Arial"/>
              <w:i/>
              <w:sz w:val="22"/>
              <w:szCs w:val="22"/>
            </w:rPr>
            <w:id w:val="-866605316"/>
            <w:placeholder>
              <w:docPart w:val="DefaultPlaceholder_-1854013438"/>
            </w:placeholder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626" w:type="dxa"/>
                <w:gridSpan w:val="2"/>
                <w:tcBorders>
                  <w:top w:val="single" w:sz="2" w:space="0" w:color="auto"/>
                  <w:left w:val="single" w:sz="4" w:space="0" w:color="auto"/>
                  <w:bottom w:val="double" w:sz="6" w:space="0" w:color="auto"/>
                  <w:right w:val="double" w:sz="4" w:space="0" w:color="auto"/>
                </w:tcBorders>
                <w:vAlign w:val="center"/>
              </w:tcPr>
              <w:p w14:paraId="2FCDE137" w14:textId="77777777" w:rsidR="0069496A" w:rsidRPr="008A6561" w:rsidRDefault="008A6561" w:rsidP="00980107">
                <w:pPr>
                  <w:rPr>
                    <w:rFonts w:ascii="Arial" w:hAnsi="Arial" w:cs="Arial"/>
                    <w:i/>
                    <w:sz w:val="22"/>
                    <w:szCs w:val="22"/>
                  </w:rPr>
                </w:pPr>
                <w:r w:rsidRPr="00B75590">
                  <w:rPr>
                    <w:rFonts w:ascii="Arial" w:hAnsi="Arial" w:cs="Arial"/>
                    <w:sz w:val="22"/>
                    <w:szCs w:val="22"/>
                    <w:shd w:val="clear" w:color="auto" w:fill="D9D9D9" w:themeFill="background1" w:themeFillShade="D9"/>
                  </w:rPr>
                  <w:t>Date of Approval</w:t>
                </w:r>
              </w:p>
            </w:tc>
          </w:sdtContent>
        </w:sdt>
      </w:tr>
      <w:tr w:rsidR="00536CF1" w:rsidRPr="008A6561" w14:paraId="63B0A436" w14:textId="77777777" w:rsidTr="00841D46">
        <w:trPr>
          <w:gridAfter w:val="1"/>
          <w:wAfter w:w="8" w:type="dxa"/>
          <w:trHeight w:val="408"/>
        </w:trPr>
        <w:tc>
          <w:tcPr>
            <w:tcW w:w="10866" w:type="dxa"/>
            <w:gridSpan w:val="8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DABDCF" w14:textId="77777777" w:rsidR="00536CF1" w:rsidRPr="008A6561" w:rsidRDefault="00536CF1" w:rsidP="00980107">
            <w:pPr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8A6561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Lien Release Request: </w:t>
            </w:r>
          </w:p>
        </w:tc>
      </w:tr>
      <w:tr w:rsidR="00536CF1" w:rsidRPr="008A6561" w14:paraId="5A812777" w14:textId="77777777" w:rsidTr="00841D46">
        <w:trPr>
          <w:gridAfter w:val="1"/>
          <w:wAfter w:w="8" w:type="dxa"/>
          <w:trHeight w:val="408"/>
        </w:trPr>
        <w:tc>
          <w:tcPr>
            <w:tcW w:w="10866" w:type="dxa"/>
            <w:gridSpan w:val="8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9888C2" w14:textId="77777777" w:rsidR="003C78B0" w:rsidRDefault="00E82DCB" w:rsidP="00996736">
            <w:pPr>
              <w:ind w:hanging="30"/>
              <w:rPr>
                <w:rFonts w:ascii="Arial" w:hAnsi="Arial" w:cs="Arial"/>
                <w:spacing w:val="-4"/>
                <w:kern w:val="20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67169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78B0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3C78B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1366" w:rsidRPr="003B3BDF">
              <w:rPr>
                <w:rFonts w:ascii="Arial" w:hAnsi="Arial" w:cs="Arial"/>
                <w:spacing w:val="-4"/>
                <w:kern w:val="20"/>
                <w:sz w:val="22"/>
                <w:szCs w:val="22"/>
              </w:rPr>
              <w:t xml:space="preserve">If the security instrument attached to the above project is in the name of </w:t>
            </w:r>
            <w:r w:rsidR="003C78B0">
              <w:rPr>
                <w:rFonts w:ascii="Arial" w:hAnsi="Arial" w:cs="Arial"/>
                <w:spacing w:val="-4"/>
                <w:kern w:val="20"/>
                <w:sz w:val="22"/>
                <w:szCs w:val="22"/>
              </w:rPr>
              <w:t xml:space="preserve">New York State or Housing Trust </w:t>
            </w:r>
          </w:p>
          <w:p w14:paraId="18C3257D" w14:textId="77777777" w:rsidR="00536CF1" w:rsidRPr="003B3BDF" w:rsidRDefault="003C78B0" w:rsidP="00996736">
            <w:pPr>
              <w:ind w:hanging="30"/>
              <w:rPr>
                <w:rFonts w:ascii="Arial" w:hAnsi="Arial" w:cs="Arial"/>
                <w:caps/>
                <w:spacing w:val="-4"/>
                <w:kern w:val="20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kern w:val="20"/>
                <w:sz w:val="22"/>
                <w:szCs w:val="22"/>
              </w:rPr>
              <w:t xml:space="preserve">     </w:t>
            </w:r>
            <w:r w:rsidR="00331366" w:rsidRPr="003B3BDF">
              <w:rPr>
                <w:rFonts w:ascii="Arial" w:hAnsi="Arial" w:cs="Arial"/>
                <w:spacing w:val="-4"/>
                <w:kern w:val="20"/>
                <w:sz w:val="22"/>
                <w:szCs w:val="22"/>
              </w:rPr>
              <w:t>Fund</w:t>
            </w:r>
            <w:r>
              <w:rPr>
                <w:rFonts w:ascii="Arial" w:hAnsi="Arial" w:cs="Arial"/>
                <w:spacing w:val="-4"/>
                <w:kern w:val="20"/>
                <w:sz w:val="22"/>
                <w:szCs w:val="22"/>
              </w:rPr>
              <w:t xml:space="preserve"> </w:t>
            </w:r>
            <w:r w:rsidR="00331366" w:rsidRPr="003B3BDF">
              <w:rPr>
                <w:rFonts w:ascii="Arial" w:hAnsi="Arial" w:cs="Arial"/>
                <w:spacing w:val="-4"/>
                <w:kern w:val="20"/>
                <w:sz w:val="22"/>
                <w:szCs w:val="22"/>
              </w:rPr>
              <w:t xml:space="preserve">Corporation and release of Lien is required, please indicate here by checking the box. </w:t>
            </w:r>
          </w:p>
          <w:p w14:paraId="1181E9EE" w14:textId="77777777" w:rsidR="00331366" w:rsidRPr="003C78B0" w:rsidRDefault="00331366" w:rsidP="003C78B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/>
                <w:caps/>
                <w:sz w:val="18"/>
                <w:szCs w:val="18"/>
              </w:rPr>
            </w:pPr>
            <w:r w:rsidRPr="003C78B0">
              <w:rPr>
                <w:rFonts w:ascii="Arial" w:hAnsi="Arial" w:cs="Arial"/>
                <w:sz w:val="22"/>
                <w:szCs w:val="22"/>
              </w:rPr>
              <w:t xml:space="preserve">Attach a copy of all pages of the executed and filed </w:t>
            </w:r>
            <w:r w:rsidR="0023503E" w:rsidRPr="003C78B0">
              <w:rPr>
                <w:rFonts w:ascii="Arial" w:hAnsi="Arial" w:cs="Arial"/>
                <w:sz w:val="22"/>
                <w:szCs w:val="22"/>
              </w:rPr>
              <w:t>security instrument</w:t>
            </w:r>
            <w:r w:rsidRPr="003C78B0">
              <w:rPr>
                <w:rFonts w:ascii="Arial" w:hAnsi="Arial" w:cs="Arial"/>
                <w:sz w:val="22"/>
                <w:szCs w:val="22"/>
              </w:rPr>
              <w:t xml:space="preserve">. Indicate where to email the </w:t>
            </w:r>
            <w:r w:rsidR="0023503E" w:rsidRPr="003C78B0">
              <w:rPr>
                <w:rFonts w:ascii="Arial" w:hAnsi="Arial" w:cs="Arial"/>
                <w:sz w:val="22"/>
                <w:szCs w:val="22"/>
              </w:rPr>
              <w:t xml:space="preserve">release </w:t>
            </w:r>
            <w:r w:rsidRPr="003C78B0">
              <w:rPr>
                <w:rFonts w:ascii="Arial" w:hAnsi="Arial" w:cs="Arial"/>
                <w:sz w:val="22"/>
                <w:szCs w:val="22"/>
              </w:rPr>
              <w:t>and mail the hard copy to be filed</w:t>
            </w:r>
            <w:r w:rsidRPr="003C78B0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3C78B0">
              <w:rPr>
                <w:rFonts w:ascii="Arial" w:hAnsi="Arial" w:cs="Arial"/>
                <w:i/>
                <w:sz w:val="18"/>
                <w:szCs w:val="18"/>
              </w:rPr>
              <w:t>(Contact name, Address, Phone number)</w:t>
            </w:r>
          </w:p>
          <w:p w14:paraId="3FF807CF" w14:textId="77777777" w:rsidR="003C78B0" w:rsidRPr="003C78B0" w:rsidRDefault="003C78B0" w:rsidP="003C78B0">
            <w:pPr>
              <w:pStyle w:val="ListParagraph"/>
              <w:rPr>
                <w:rFonts w:ascii="Arial" w:hAnsi="Arial" w:cs="Arial"/>
                <w:i/>
                <w:caps/>
                <w:sz w:val="18"/>
                <w:szCs w:val="18"/>
              </w:rPr>
            </w:pPr>
          </w:p>
          <w:p w14:paraId="29505A74" w14:textId="77777777" w:rsidR="003C78B0" w:rsidRDefault="003C78B0" w:rsidP="003C78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NOTE: </w:t>
            </w:r>
            <w:r w:rsidR="00331366" w:rsidRPr="003C78B0">
              <w:rPr>
                <w:rFonts w:ascii="Arial" w:hAnsi="Arial" w:cs="Arial"/>
                <w:sz w:val="22"/>
                <w:szCs w:val="22"/>
              </w:rPr>
              <w:t xml:space="preserve">If the security instrument is in the name of the organization, </w:t>
            </w:r>
            <w:r>
              <w:rPr>
                <w:rFonts w:ascii="Arial" w:hAnsi="Arial" w:cs="Arial"/>
                <w:sz w:val="22"/>
                <w:szCs w:val="22"/>
              </w:rPr>
              <w:t xml:space="preserve">municipality, </w:t>
            </w:r>
            <w:r w:rsidR="00331366" w:rsidRPr="003C78B0">
              <w:rPr>
                <w:rFonts w:ascii="Arial" w:hAnsi="Arial" w:cs="Arial"/>
                <w:sz w:val="22"/>
                <w:szCs w:val="22"/>
              </w:rPr>
              <w:t>or LPA, the lien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1366" w:rsidRPr="003C78B0">
              <w:rPr>
                <w:rFonts w:ascii="Arial" w:hAnsi="Arial" w:cs="Arial"/>
                <w:sz w:val="22"/>
                <w:szCs w:val="22"/>
              </w:rPr>
              <w:t>release</w:t>
            </w:r>
          </w:p>
          <w:p w14:paraId="0AAAEE35" w14:textId="77777777" w:rsidR="00331366" w:rsidRPr="003C78B0" w:rsidRDefault="003C78B0" w:rsidP="003C78B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="00331366" w:rsidRPr="003C78B0">
              <w:rPr>
                <w:rFonts w:ascii="Arial" w:hAnsi="Arial" w:cs="Arial"/>
                <w:sz w:val="22"/>
                <w:szCs w:val="22"/>
              </w:rPr>
              <w:t>should be prepared by them directly.</w:t>
            </w:r>
            <w:r w:rsidR="00331366" w:rsidRPr="003C78B0">
              <w:rPr>
                <w:rFonts w:ascii="Arial" w:hAnsi="Arial" w:cs="Arial"/>
                <w:w w:val="90"/>
                <w:sz w:val="22"/>
                <w:szCs w:val="22"/>
              </w:rPr>
              <w:t xml:space="preserve"> </w:t>
            </w:r>
          </w:p>
        </w:tc>
      </w:tr>
      <w:tr w:rsidR="00980107" w:rsidRPr="008A6561" w14:paraId="0935EA1D" w14:textId="77777777" w:rsidTr="00841D46">
        <w:trPr>
          <w:gridAfter w:val="1"/>
          <w:wAfter w:w="8" w:type="dxa"/>
          <w:trHeight w:val="408"/>
        </w:trPr>
        <w:tc>
          <w:tcPr>
            <w:tcW w:w="10866" w:type="dxa"/>
            <w:gridSpan w:val="8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7D3F39F" w14:textId="77777777" w:rsidR="00980107" w:rsidRPr="008A6561" w:rsidRDefault="00980107" w:rsidP="00980107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b/>
                <w:sz w:val="22"/>
                <w:szCs w:val="22"/>
              </w:rPr>
              <w:t>BUILDING INFORMATION</w:t>
            </w:r>
            <w:r w:rsidR="00230E10" w:rsidRPr="008A6561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445DC4" w:rsidRPr="008A6561" w14:paraId="3085764C" w14:textId="77777777" w:rsidTr="00841D46">
        <w:trPr>
          <w:gridAfter w:val="1"/>
          <w:wAfter w:w="8" w:type="dxa"/>
          <w:trHeight w:val="408"/>
        </w:trPr>
        <w:tc>
          <w:tcPr>
            <w:tcW w:w="3067" w:type="dxa"/>
            <w:gridSpan w:val="2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31BB8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Program Beneficiary Name:</w:t>
            </w:r>
          </w:p>
        </w:tc>
        <w:tc>
          <w:tcPr>
            <w:tcW w:w="7799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192B6319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Limited to 10 Characters"/>
                  <w:statusText w:type="text" w:val="Limited to 10 Characters"/>
                  <w:textInput/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45DC4" w:rsidRPr="008A6561" w14:paraId="647E207C" w14:textId="77777777" w:rsidTr="00841D46">
        <w:trPr>
          <w:gridAfter w:val="1"/>
          <w:wAfter w:w="9" w:type="dxa"/>
          <w:trHeight w:val="326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0EA4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Building Street Address:</w:t>
            </w:r>
            <w:bookmarkStart w:id="8" w:name="Text9"/>
            <w:r w:rsidRPr="008A65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bookmarkEnd w:id="8"/>
        <w:tc>
          <w:tcPr>
            <w:tcW w:w="4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5291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helpText w:type="text" w:val="Limited to 49 Characters"/>
                  <w:statusText w:type="text" w:val="Limited to 49 Characters"/>
                  <w:textInput>
                    <w:maxLength w:val="150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45DC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ZIP Code:</w:t>
            </w:r>
            <w:bookmarkStart w:id="9" w:name="Text134"/>
            <w:r w:rsidRPr="008A65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bookmarkEnd w:id="9"/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E70A2D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3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45DC4" w:rsidRPr="008A6561" w14:paraId="548F6E88" w14:textId="77777777" w:rsidTr="00841D46">
        <w:trPr>
          <w:gridAfter w:val="1"/>
          <w:wAfter w:w="9" w:type="dxa"/>
          <w:trHeight w:val="326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2178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 xml:space="preserve">City: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CC11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10" w:name="Text144"/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8FD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County:</w:t>
            </w:r>
          </w:p>
        </w:tc>
        <w:tc>
          <w:tcPr>
            <w:tcW w:w="5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4A9051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11" w:name="Text143"/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445DC4" w:rsidRPr="008A6561" w14:paraId="770461D8" w14:textId="77777777" w:rsidTr="00841D46">
        <w:trPr>
          <w:gridAfter w:val="1"/>
          <w:wAfter w:w="8" w:type="dxa"/>
          <w:trHeight w:val="326"/>
        </w:trPr>
        <w:tc>
          <w:tcPr>
            <w:tcW w:w="30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4208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IDIS Activity #:</w:t>
            </w:r>
          </w:p>
        </w:tc>
        <w:tc>
          <w:tcPr>
            <w:tcW w:w="7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41F297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helpText w:type="text" w:val="Limited to 10 Characters"/>
                  <w:statusText w:type="text" w:val="Limited to 10 Characters"/>
                  <w:textInput/>
                </w:ffData>
              </w:fldChar>
            </w:r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445DC4" w:rsidRPr="008A6561" w14:paraId="18746164" w14:textId="77777777" w:rsidTr="00841D46">
        <w:trPr>
          <w:gridAfter w:val="1"/>
          <w:wAfter w:w="8" w:type="dxa"/>
          <w:trHeight w:val="1322"/>
        </w:trPr>
        <w:tc>
          <w:tcPr>
            <w:tcW w:w="243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14:paraId="7E2A973F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t>Detailed description of why funds are being returned</w:t>
            </w:r>
            <w:r w:rsidR="0069496A" w:rsidRPr="008A6561">
              <w:rPr>
                <w:rFonts w:ascii="Arial" w:hAnsi="Arial" w:cs="Arial"/>
                <w:sz w:val="22"/>
                <w:szCs w:val="22"/>
              </w:rPr>
              <w:t xml:space="preserve"> and the date the event took place</w:t>
            </w:r>
            <w:r w:rsidRPr="008A656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F94EC9" w14:textId="77777777" w:rsidR="0069496A" w:rsidRPr="008A6561" w:rsidRDefault="00E82DCB" w:rsidP="00445DC4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760258889"/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D335DA" w:rsidRPr="00B75590">
                  <w:rPr>
                    <w:rStyle w:val="PlaceholderText"/>
                    <w:rFonts w:ascii="Arial" w:hAnsi="Arial" w:cs="Arial"/>
                    <w:color w:val="auto"/>
                    <w:sz w:val="22"/>
                    <w:szCs w:val="22"/>
                    <w:shd w:val="clear" w:color="auto" w:fill="D9D9D9" w:themeFill="background1" w:themeFillShade="D9"/>
                  </w:rPr>
                  <w:t>Date of</w:t>
                </w:r>
                <w:r w:rsidR="00355E71" w:rsidRPr="00B75590">
                  <w:rPr>
                    <w:rStyle w:val="PlaceholderText"/>
                    <w:rFonts w:ascii="Arial" w:hAnsi="Arial" w:cs="Arial"/>
                    <w:color w:val="auto"/>
                    <w:sz w:val="22"/>
                    <w:szCs w:val="22"/>
                    <w:shd w:val="clear" w:color="auto" w:fill="D9D9D9" w:themeFill="background1" w:themeFillShade="D9"/>
                  </w:rPr>
                  <w:t xml:space="preserve"> </w:t>
                </w:r>
                <w:r w:rsidR="009F275F" w:rsidRPr="00B75590">
                  <w:rPr>
                    <w:rStyle w:val="PlaceholderText"/>
                    <w:rFonts w:ascii="Arial" w:hAnsi="Arial" w:cs="Arial"/>
                    <w:color w:val="auto"/>
                    <w:sz w:val="22"/>
                    <w:szCs w:val="22"/>
                    <w:shd w:val="clear" w:color="auto" w:fill="D9D9D9" w:themeFill="background1" w:themeFillShade="D9"/>
                  </w:rPr>
                  <w:t>E</w:t>
                </w:r>
                <w:r w:rsidR="00355E71" w:rsidRPr="00B75590">
                  <w:rPr>
                    <w:rStyle w:val="PlaceholderText"/>
                    <w:rFonts w:ascii="Arial" w:hAnsi="Arial" w:cs="Arial"/>
                    <w:color w:val="auto"/>
                    <w:sz w:val="22"/>
                    <w:szCs w:val="22"/>
                    <w:shd w:val="clear" w:color="auto" w:fill="D9D9D9" w:themeFill="background1" w:themeFillShade="D9"/>
                  </w:rPr>
                  <w:t>vent</w:t>
                </w:r>
                <w:r w:rsidR="00355E71" w:rsidRPr="008A6561">
                  <w:rPr>
                    <w:rStyle w:val="PlaceholderText"/>
                    <w:rFonts w:ascii="Arial" w:hAnsi="Arial" w:cs="Arial"/>
                    <w:i/>
                    <w:color w:val="auto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71505B72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  <w:r w:rsidRPr="008A656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helpText w:type="text" w:val="Limited to 10 Characters"/>
                  <w:statusText w:type="text" w:val="Limited to 10 Characters"/>
                  <w:textInput/>
                </w:ffData>
              </w:fldChar>
            </w:r>
            <w:bookmarkStart w:id="12" w:name="Text20"/>
            <w:r w:rsidRPr="008A656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</w:rPr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  <w:r w:rsidRPr="008A656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2D109DE" w14:textId="77777777" w:rsidR="00445DC4" w:rsidRPr="008A6561" w:rsidRDefault="00445DC4" w:rsidP="00445D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C907B4" w14:textId="77777777" w:rsidR="006D0B15" w:rsidRPr="008A6561" w:rsidRDefault="006D0B15" w:rsidP="00C93ECE">
      <w:pPr>
        <w:rPr>
          <w:rFonts w:ascii="Arial" w:hAnsi="Arial" w:cs="Arial"/>
          <w:b/>
          <w:sz w:val="22"/>
          <w:szCs w:val="22"/>
        </w:rPr>
      </w:pPr>
    </w:p>
    <w:tbl>
      <w:tblPr>
        <w:tblW w:w="10789" w:type="dxa"/>
        <w:shd w:val="clear" w:color="auto" w:fill="D9D9D9" w:themeFill="background1" w:themeFillShade="D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9"/>
      </w:tblGrid>
      <w:tr w:rsidR="00591931" w:rsidRPr="008A6561" w14:paraId="3DDB0F5D" w14:textId="77777777" w:rsidTr="00554EB2">
        <w:trPr>
          <w:trHeight w:val="293"/>
        </w:trPr>
        <w:tc>
          <w:tcPr>
            <w:tcW w:w="10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95E15" w14:textId="77777777" w:rsidR="00591931" w:rsidRPr="008A6561" w:rsidRDefault="00A03A2F" w:rsidP="00591931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A6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H</w:t>
            </w:r>
            <w:r w:rsidR="00591931" w:rsidRPr="008A65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CR Office Use Only</w:t>
            </w:r>
          </w:p>
        </w:tc>
      </w:tr>
      <w:tr w:rsidR="00591931" w:rsidRPr="008A6561" w14:paraId="6AF28A58" w14:textId="77777777" w:rsidTr="00554EB2">
        <w:trPr>
          <w:trHeight w:val="293"/>
        </w:trPr>
        <w:tc>
          <w:tcPr>
            <w:tcW w:w="10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9446B" w14:textId="77777777" w:rsidR="00591931" w:rsidRPr="008A6561" w:rsidRDefault="00591931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t>Funds Type:</w:t>
            </w:r>
            <w:r w:rsidR="00A03A2F"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03A2F"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bookmarkStart w:id="13" w:name="Text145"/>
            <w:r w:rsidR="00A03A2F"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="00A03A2F"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="00A03A2F"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A03A2F"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03A2F"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03A2F"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03A2F"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03A2F"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="00A03A2F"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  <w:bookmarkEnd w:id="13"/>
          </w:p>
        </w:tc>
      </w:tr>
      <w:tr w:rsidR="00FA13F2" w:rsidRPr="008A6561" w14:paraId="6D5E0807" w14:textId="77777777" w:rsidTr="00554EB2">
        <w:trPr>
          <w:trHeight w:val="310"/>
        </w:trPr>
        <w:tc>
          <w:tcPr>
            <w:tcW w:w="10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C3585" w14:textId="4AC77D53" w:rsidR="00FA13F2" w:rsidRPr="008A6561" w:rsidRDefault="00FA13F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SHARS Program Code: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Text148"/>
                  <w:enabled/>
                  <w:calcOnExit w:val="0"/>
                  <w:textInput/>
                </w:ffData>
              </w:fldChar>
            </w:r>
            <w:bookmarkStart w:id="14" w:name="Text148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  <w:bookmarkEnd w:id="14"/>
          </w:p>
        </w:tc>
      </w:tr>
      <w:tr w:rsidR="00591931" w:rsidRPr="008A6561" w14:paraId="53F8FFE3" w14:textId="77777777" w:rsidTr="00554EB2">
        <w:trPr>
          <w:trHeight w:val="310"/>
        </w:trPr>
        <w:tc>
          <w:tcPr>
            <w:tcW w:w="10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4B20" w14:textId="77777777" w:rsidR="00591931" w:rsidRPr="008A6561" w:rsidRDefault="00A03A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t>H</w:t>
            </w:r>
            <w:r w:rsidR="00591931"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t>CR Program Contact Name:</w:t>
            </w:r>
            <w:r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Text146"/>
                  <w:enabled/>
                  <w:calcOnExit w:val="0"/>
                  <w:textInput/>
                </w:ffData>
              </w:fldChar>
            </w:r>
            <w:bookmarkStart w:id="15" w:name="Text146"/>
            <w:r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8A6561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  <w:bookmarkEnd w:id="15"/>
          </w:p>
        </w:tc>
      </w:tr>
      <w:tr w:rsidR="00591931" w:rsidRPr="008A6561" w14:paraId="75630D28" w14:textId="77777777" w:rsidTr="00554EB2">
        <w:trPr>
          <w:trHeight w:val="293"/>
        </w:trPr>
        <w:tc>
          <w:tcPr>
            <w:tcW w:w="10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8BA6" w14:textId="77777777" w:rsidR="00591931" w:rsidRPr="008A6561" w:rsidRDefault="00A03A2F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8A6561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Comments: </w:t>
            </w:r>
            <w:r w:rsidRPr="008A6561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147"/>
                  <w:enabled/>
                  <w:calcOnExit w:val="0"/>
                  <w:textInput/>
                </w:ffData>
              </w:fldChar>
            </w:r>
            <w:bookmarkStart w:id="16" w:name="Text147"/>
            <w:r w:rsidRPr="008A6561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8A6561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8A6561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8A6561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8A6561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8A6561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16"/>
          </w:p>
        </w:tc>
      </w:tr>
    </w:tbl>
    <w:p w14:paraId="73FCBE06" w14:textId="77777777" w:rsidR="00591931" w:rsidRPr="008A6561" w:rsidRDefault="00591931" w:rsidP="003C78B0">
      <w:pPr>
        <w:rPr>
          <w:rFonts w:ascii="Arial" w:hAnsi="Arial" w:cs="Arial"/>
          <w:b/>
          <w:sz w:val="22"/>
          <w:szCs w:val="22"/>
        </w:rPr>
      </w:pPr>
    </w:p>
    <w:sectPr w:rsidR="00591931" w:rsidRPr="008A6561" w:rsidSect="00C93EC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6A4D6" w14:textId="77777777" w:rsidR="0006311E" w:rsidRDefault="0006311E">
      <w:r>
        <w:separator/>
      </w:r>
    </w:p>
  </w:endnote>
  <w:endnote w:type="continuationSeparator" w:id="0">
    <w:p w14:paraId="2407DBF1" w14:textId="77777777" w:rsidR="0006311E" w:rsidRDefault="0006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FA715" w14:textId="62F0D6B7" w:rsidR="003B3BDF" w:rsidRPr="00DD2358" w:rsidRDefault="00FA13F2" w:rsidP="00DD2358">
    <w:pPr>
      <w:pStyle w:val="Footer"/>
      <w:rPr>
        <w:sz w:val="16"/>
        <w:szCs w:val="16"/>
      </w:rPr>
    </w:pPr>
    <w:r>
      <w:rPr>
        <w:rStyle w:val="PageNumber"/>
        <w:sz w:val="16"/>
        <w:szCs w:val="16"/>
      </w:rPr>
      <w:t>October 202</w:t>
    </w:r>
    <w:r w:rsidR="008447DA">
      <w:rPr>
        <w:rStyle w:val="PageNumber"/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F4D11" w14:textId="77777777" w:rsidR="0006311E" w:rsidRDefault="0006311E">
      <w:r>
        <w:separator/>
      </w:r>
    </w:p>
  </w:footnote>
  <w:footnote w:type="continuationSeparator" w:id="0">
    <w:p w14:paraId="3E88F982" w14:textId="77777777" w:rsidR="0006311E" w:rsidRDefault="00063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2C380" w14:textId="77777777" w:rsidR="003B3BDF" w:rsidRPr="00230E10" w:rsidRDefault="003B3BDF" w:rsidP="003920BF">
    <w:pPr>
      <w:jc w:val="center"/>
      <w:rPr>
        <w:rFonts w:ascii="Arial" w:hAnsi="Arial" w:cs="Arial"/>
      </w:rPr>
    </w:pPr>
    <w:r w:rsidRPr="00230E10">
      <w:rPr>
        <w:rFonts w:ascii="Arial" w:hAnsi="Arial" w:cs="Arial"/>
      </w:rPr>
      <w:t>Housing Trust Fund Corporation</w:t>
    </w:r>
  </w:p>
  <w:p w14:paraId="39D2E7BB" w14:textId="77777777" w:rsidR="003B3BDF" w:rsidRPr="00230E10" w:rsidRDefault="003B3BDF" w:rsidP="00C93ECE">
    <w:pPr>
      <w:jc w:val="center"/>
      <w:rPr>
        <w:rFonts w:ascii="Arial" w:hAnsi="Arial" w:cs="Arial"/>
      </w:rPr>
    </w:pPr>
    <w:r>
      <w:rPr>
        <w:rFonts w:ascii="Arial" w:hAnsi="Arial" w:cs="Arial"/>
      </w:rPr>
      <w:t>NYS Office Of Community Renewal Returned Funds Coversheet</w:t>
    </w:r>
  </w:p>
  <w:p w14:paraId="6B10CFCA" w14:textId="77777777" w:rsidR="003B3BDF" w:rsidRPr="001C2ACD" w:rsidRDefault="003B3BDF" w:rsidP="003920BF">
    <w:pPr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764E3"/>
    <w:multiLevelType w:val="hybridMultilevel"/>
    <w:tmpl w:val="3526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C566C8"/>
    <w:multiLevelType w:val="hybridMultilevel"/>
    <w:tmpl w:val="F36E4FE0"/>
    <w:lvl w:ilvl="0" w:tplc="0576ED5E">
      <w:start w:val="1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005C"/>
    <w:multiLevelType w:val="hybridMultilevel"/>
    <w:tmpl w:val="ABFA1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C20BA"/>
    <w:multiLevelType w:val="hybridMultilevel"/>
    <w:tmpl w:val="58644F1C"/>
    <w:lvl w:ilvl="0" w:tplc="703AF60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591"/>
    <w:rsid w:val="000179B4"/>
    <w:rsid w:val="00030402"/>
    <w:rsid w:val="000324B8"/>
    <w:rsid w:val="0003360D"/>
    <w:rsid w:val="00035040"/>
    <w:rsid w:val="000443A3"/>
    <w:rsid w:val="00054325"/>
    <w:rsid w:val="00060441"/>
    <w:rsid w:val="0006311E"/>
    <w:rsid w:val="00063CFB"/>
    <w:rsid w:val="00064126"/>
    <w:rsid w:val="0007042A"/>
    <w:rsid w:val="00071884"/>
    <w:rsid w:val="00082AA8"/>
    <w:rsid w:val="000873A3"/>
    <w:rsid w:val="000929CD"/>
    <w:rsid w:val="000A4E39"/>
    <w:rsid w:val="000B6B05"/>
    <w:rsid w:val="000C482A"/>
    <w:rsid w:val="000C5CFC"/>
    <w:rsid w:val="000D4DB2"/>
    <w:rsid w:val="000D6AE9"/>
    <w:rsid w:val="001309F6"/>
    <w:rsid w:val="00136AD6"/>
    <w:rsid w:val="00151964"/>
    <w:rsid w:val="001559B0"/>
    <w:rsid w:val="00155D8D"/>
    <w:rsid w:val="00163F6D"/>
    <w:rsid w:val="00163FC0"/>
    <w:rsid w:val="001704C9"/>
    <w:rsid w:val="00173DE3"/>
    <w:rsid w:val="00175065"/>
    <w:rsid w:val="00182B2D"/>
    <w:rsid w:val="00191AF6"/>
    <w:rsid w:val="00194EF4"/>
    <w:rsid w:val="001978A5"/>
    <w:rsid w:val="001B2376"/>
    <w:rsid w:val="001B597C"/>
    <w:rsid w:val="001B63B5"/>
    <w:rsid w:val="001C2ACD"/>
    <w:rsid w:val="001D6249"/>
    <w:rsid w:val="001E20A9"/>
    <w:rsid w:val="001E50BE"/>
    <w:rsid w:val="001E5888"/>
    <w:rsid w:val="0020604A"/>
    <w:rsid w:val="002252A4"/>
    <w:rsid w:val="002276C1"/>
    <w:rsid w:val="00230E10"/>
    <w:rsid w:val="0023503E"/>
    <w:rsid w:val="00245A51"/>
    <w:rsid w:val="00247907"/>
    <w:rsid w:val="00252BC6"/>
    <w:rsid w:val="002630FA"/>
    <w:rsid w:val="002665B3"/>
    <w:rsid w:val="00270065"/>
    <w:rsid w:val="002707F2"/>
    <w:rsid w:val="0027709E"/>
    <w:rsid w:val="002771B2"/>
    <w:rsid w:val="00284870"/>
    <w:rsid w:val="00286D69"/>
    <w:rsid w:val="002876A1"/>
    <w:rsid w:val="00294427"/>
    <w:rsid w:val="002A1AF6"/>
    <w:rsid w:val="002A6F0D"/>
    <w:rsid w:val="002B1CEF"/>
    <w:rsid w:val="002B77B8"/>
    <w:rsid w:val="002C063D"/>
    <w:rsid w:val="002D1F8A"/>
    <w:rsid w:val="002D5DFE"/>
    <w:rsid w:val="002E2F99"/>
    <w:rsid w:val="002F17E2"/>
    <w:rsid w:val="002F71C8"/>
    <w:rsid w:val="00300980"/>
    <w:rsid w:val="00300F5C"/>
    <w:rsid w:val="00310143"/>
    <w:rsid w:val="003126B6"/>
    <w:rsid w:val="00313CF3"/>
    <w:rsid w:val="0031524C"/>
    <w:rsid w:val="00317B83"/>
    <w:rsid w:val="00323464"/>
    <w:rsid w:val="00324377"/>
    <w:rsid w:val="003254EF"/>
    <w:rsid w:val="00327001"/>
    <w:rsid w:val="00331366"/>
    <w:rsid w:val="00340190"/>
    <w:rsid w:val="00340C4B"/>
    <w:rsid w:val="00342872"/>
    <w:rsid w:val="003468FC"/>
    <w:rsid w:val="003500E4"/>
    <w:rsid w:val="00350C20"/>
    <w:rsid w:val="00355089"/>
    <w:rsid w:val="00355E71"/>
    <w:rsid w:val="00366B1B"/>
    <w:rsid w:val="00371C4B"/>
    <w:rsid w:val="00375B15"/>
    <w:rsid w:val="0038009D"/>
    <w:rsid w:val="00387F2C"/>
    <w:rsid w:val="0039202B"/>
    <w:rsid w:val="003920BF"/>
    <w:rsid w:val="003A036A"/>
    <w:rsid w:val="003A17B6"/>
    <w:rsid w:val="003A18B8"/>
    <w:rsid w:val="003A3822"/>
    <w:rsid w:val="003B3BDF"/>
    <w:rsid w:val="003C74A7"/>
    <w:rsid w:val="003C78B0"/>
    <w:rsid w:val="003D2181"/>
    <w:rsid w:val="003D2791"/>
    <w:rsid w:val="003D5271"/>
    <w:rsid w:val="003D64F5"/>
    <w:rsid w:val="003E2A5F"/>
    <w:rsid w:val="003E6BBD"/>
    <w:rsid w:val="003F2B11"/>
    <w:rsid w:val="004016CE"/>
    <w:rsid w:val="00401D56"/>
    <w:rsid w:val="0040719C"/>
    <w:rsid w:val="00415AE8"/>
    <w:rsid w:val="00417357"/>
    <w:rsid w:val="00420419"/>
    <w:rsid w:val="00421B14"/>
    <w:rsid w:val="0042715B"/>
    <w:rsid w:val="004329EF"/>
    <w:rsid w:val="00432CFD"/>
    <w:rsid w:val="00445DC4"/>
    <w:rsid w:val="00454A93"/>
    <w:rsid w:val="00456CCC"/>
    <w:rsid w:val="004627DE"/>
    <w:rsid w:val="00473648"/>
    <w:rsid w:val="004851A6"/>
    <w:rsid w:val="00486DAD"/>
    <w:rsid w:val="00494801"/>
    <w:rsid w:val="004A2646"/>
    <w:rsid w:val="004A3F64"/>
    <w:rsid w:val="004A5C71"/>
    <w:rsid w:val="004B3156"/>
    <w:rsid w:val="004D087D"/>
    <w:rsid w:val="004D2449"/>
    <w:rsid w:val="004E5015"/>
    <w:rsid w:val="004F5DE6"/>
    <w:rsid w:val="00513D8B"/>
    <w:rsid w:val="00532DF0"/>
    <w:rsid w:val="00533859"/>
    <w:rsid w:val="00536CF1"/>
    <w:rsid w:val="005500B9"/>
    <w:rsid w:val="005546C6"/>
    <w:rsid w:val="00554EB2"/>
    <w:rsid w:val="005766A4"/>
    <w:rsid w:val="005819E9"/>
    <w:rsid w:val="0059073D"/>
    <w:rsid w:val="00591931"/>
    <w:rsid w:val="005A00AE"/>
    <w:rsid w:val="005A100D"/>
    <w:rsid w:val="005A5B6C"/>
    <w:rsid w:val="005C31F4"/>
    <w:rsid w:val="005C3235"/>
    <w:rsid w:val="005D107C"/>
    <w:rsid w:val="005D5A02"/>
    <w:rsid w:val="005E07F5"/>
    <w:rsid w:val="005E2BD1"/>
    <w:rsid w:val="00601858"/>
    <w:rsid w:val="00606BAA"/>
    <w:rsid w:val="006071B8"/>
    <w:rsid w:val="0061329A"/>
    <w:rsid w:val="00624772"/>
    <w:rsid w:val="00626F9B"/>
    <w:rsid w:val="006316B4"/>
    <w:rsid w:val="0063242F"/>
    <w:rsid w:val="00637214"/>
    <w:rsid w:val="00642BBB"/>
    <w:rsid w:val="00650C5D"/>
    <w:rsid w:val="00650D70"/>
    <w:rsid w:val="006538F1"/>
    <w:rsid w:val="00694693"/>
    <w:rsid w:val="0069496A"/>
    <w:rsid w:val="006A1E89"/>
    <w:rsid w:val="006A3989"/>
    <w:rsid w:val="006A7BFB"/>
    <w:rsid w:val="006B0472"/>
    <w:rsid w:val="006B2A4F"/>
    <w:rsid w:val="006B480D"/>
    <w:rsid w:val="006D0B15"/>
    <w:rsid w:val="006E3FE3"/>
    <w:rsid w:val="0070291F"/>
    <w:rsid w:val="00712419"/>
    <w:rsid w:val="007149E5"/>
    <w:rsid w:val="007208A6"/>
    <w:rsid w:val="00723D08"/>
    <w:rsid w:val="00723D24"/>
    <w:rsid w:val="00727E85"/>
    <w:rsid w:val="007313AC"/>
    <w:rsid w:val="00735767"/>
    <w:rsid w:val="00740914"/>
    <w:rsid w:val="00743939"/>
    <w:rsid w:val="0075180E"/>
    <w:rsid w:val="00753F9E"/>
    <w:rsid w:val="007619FE"/>
    <w:rsid w:val="007625C5"/>
    <w:rsid w:val="007713B6"/>
    <w:rsid w:val="0077399E"/>
    <w:rsid w:val="00781910"/>
    <w:rsid w:val="007844A9"/>
    <w:rsid w:val="00784C59"/>
    <w:rsid w:val="00787D46"/>
    <w:rsid w:val="00787FE8"/>
    <w:rsid w:val="00791418"/>
    <w:rsid w:val="007A12A0"/>
    <w:rsid w:val="007B7A3F"/>
    <w:rsid w:val="007D066E"/>
    <w:rsid w:val="007D14A2"/>
    <w:rsid w:val="007D4D76"/>
    <w:rsid w:val="007D6BCB"/>
    <w:rsid w:val="007E5182"/>
    <w:rsid w:val="007E590D"/>
    <w:rsid w:val="007F2F92"/>
    <w:rsid w:val="007F4E46"/>
    <w:rsid w:val="00812D16"/>
    <w:rsid w:val="00814F9C"/>
    <w:rsid w:val="00816127"/>
    <w:rsid w:val="00834299"/>
    <w:rsid w:val="00834A6B"/>
    <w:rsid w:val="0083796F"/>
    <w:rsid w:val="00840CE9"/>
    <w:rsid w:val="00841AB1"/>
    <w:rsid w:val="00841D46"/>
    <w:rsid w:val="008447DA"/>
    <w:rsid w:val="00845595"/>
    <w:rsid w:val="00847C42"/>
    <w:rsid w:val="00850BA8"/>
    <w:rsid w:val="00861734"/>
    <w:rsid w:val="00870C61"/>
    <w:rsid w:val="00872C32"/>
    <w:rsid w:val="0087427F"/>
    <w:rsid w:val="0087648F"/>
    <w:rsid w:val="008849F1"/>
    <w:rsid w:val="00886BA1"/>
    <w:rsid w:val="008915D3"/>
    <w:rsid w:val="00893D64"/>
    <w:rsid w:val="00894B17"/>
    <w:rsid w:val="00895CD1"/>
    <w:rsid w:val="008A6561"/>
    <w:rsid w:val="008B0EE1"/>
    <w:rsid w:val="008B1B25"/>
    <w:rsid w:val="008B1CA4"/>
    <w:rsid w:val="008C0134"/>
    <w:rsid w:val="008C1157"/>
    <w:rsid w:val="008C234E"/>
    <w:rsid w:val="008C418A"/>
    <w:rsid w:val="008C4666"/>
    <w:rsid w:val="008F237C"/>
    <w:rsid w:val="00901DA2"/>
    <w:rsid w:val="009030BA"/>
    <w:rsid w:val="00903F11"/>
    <w:rsid w:val="00907103"/>
    <w:rsid w:val="00913877"/>
    <w:rsid w:val="00916A2A"/>
    <w:rsid w:val="00925BA3"/>
    <w:rsid w:val="009312BD"/>
    <w:rsid w:val="009368AB"/>
    <w:rsid w:val="00943591"/>
    <w:rsid w:val="00950B16"/>
    <w:rsid w:val="009561EA"/>
    <w:rsid w:val="00967134"/>
    <w:rsid w:val="0097335A"/>
    <w:rsid w:val="0097471D"/>
    <w:rsid w:val="00977858"/>
    <w:rsid w:val="00980107"/>
    <w:rsid w:val="00996736"/>
    <w:rsid w:val="009A0F77"/>
    <w:rsid w:val="009A204E"/>
    <w:rsid w:val="009A7D82"/>
    <w:rsid w:val="009B1D7E"/>
    <w:rsid w:val="009B2C46"/>
    <w:rsid w:val="009B64A2"/>
    <w:rsid w:val="009C0B6D"/>
    <w:rsid w:val="009C14AB"/>
    <w:rsid w:val="009D659E"/>
    <w:rsid w:val="009E2402"/>
    <w:rsid w:val="009F1B3D"/>
    <w:rsid w:val="009F275F"/>
    <w:rsid w:val="009F71A0"/>
    <w:rsid w:val="00A00475"/>
    <w:rsid w:val="00A023CF"/>
    <w:rsid w:val="00A0312E"/>
    <w:rsid w:val="00A03A2F"/>
    <w:rsid w:val="00A122FD"/>
    <w:rsid w:val="00A15449"/>
    <w:rsid w:val="00A27CF5"/>
    <w:rsid w:val="00A31392"/>
    <w:rsid w:val="00A706BF"/>
    <w:rsid w:val="00A775FB"/>
    <w:rsid w:val="00A82468"/>
    <w:rsid w:val="00A82ACF"/>
    <w:rsid w:val="00A8488A"/>
    <w:rsid w:val="00A85E57"/>
    <w:rsid w:val="00A9527C"/>
    <w:rsid w:val="00A96F39"/>
    <w:rsid w:val="00AA05E1"/>
    <w:rsid w:val="00AC48C0"/>
    <w:rsid w:val="00AD02C7"/>
    <w:rsid w:val="00AD0F29"/>
    <w:rsid w:val="00AD77B6"/>
    <w:rsid w:val="00B24688"/>
    <w:rsid w:val="00B24AAE"/>
    <w:rsid w:val="00B26CAC"/>
    <w:rsid w:val="00B42B77"/>
    <w:rsid w:val="00B431F5"/>
    <w:rsid w:val="00B46765"/>
    <w:rsid w:val="00B654C2"/>
    <w:rsid w:val="00B75590"/>
    <w:rsid w:val="00B82692"/>
    <w:rsid w:val="00B826BB"/>
    <w:rsid w:val="00B93D23"/>
    <w:rsid w:val="00B97FDE"/>
    <w:rsid w:val="00BA1320"/>
    <w:rsid w:val="00BB3FB5"/>
    <w:rsid w:val="00BB5CA9"/>
    <w:rsid w:val="00BC7D3B"/>
    <w:rsid w:val="00BD7158"/>
    <w:rsid w:val="00BE3DA0"/>
    <w:rsid w:val="00BE723A"/>
    <w:rsid w:val="00BF3BCC"/>
    <w:rsid w:val="00BF4314"/>
    <w:rsid w:val="00C2391B"/>
    <w:rsid w:val="00C30791"/>
    <w:rsid w:val="00C307E8"/>
    <w:rsid w:val="00C41FBB"/>
    <w:rsid w:val="00C464E4"/>
    <w:rsid w:val="00C6194E"/>
    <w:rsid w:val="00C61D63"/>
    <w:rsid w:val="00C6279B"/>
    <w:rsid w:val="00C74BF2"/>
    <w:rsid w:val="00C84BB2"/>
    <w:rsid w:val="00C93ECE"/>
    <w:rsid w:val="00CB1627"/>
    <w:rsid w:val="00CB2BD0"/>
    <w:rsid w:val="00CE53BC"/>
    <w:rsid w:val="00CE7A09"/>
    <w:rsid w:val="00CF3567"/>
    <w:rsid w:val="00D0763E"/>
    <w:rsid w:val="00D173BC"/>
    <w:rsid w:val="00D2202F"/>
    <w:rsid w:val="00D25BC9"/>
    <w:rsid w:val="00D3200C"/>
    <w:rsid w:val="00D32F70"/>
    <w:rsid w:val="00D335DA"/>
    <w:rsid w:val="00D3535D"/>
    <w:rsid w:val="00D44816"/>
    <w:rsid w:val="00D4672B"/>
    <w:rsid w:val="00D5175B"/>
    <w:rsid w:val="00D77B49"/>
    <w:rsid w:val="00D8348C"/>
    <w:rsid w:val="00D8362A"/>
    <w:rsid w:val="00D84281"/>
    <w:rsid w:val="00D91BD4"/>
    <w:rsid w:val="00D942C3"/>
    <w:rsid w:val="00DB0141"/>
    <w:rsid w:val="00DB095D"/>
    <w:rsid w:val="00DB45B3"/>
    <w:rsid w:val="00DD2358"/>
    <w:rsid w:val="00DD3ADD"/>
    <w:rsid w:val="00DD74DB"/>
    <w:rsid w:val="00DD75DC"/>
    <w:rsid w:val="00DE559D"/>
    <w:rsid w:val="00DE58D6"/>
    <w:rsid w:val="00DF4916"/>
    <w:rsid w:val="00DF5EC4"/>
    <w:rsid w:val="00DF60CF"/>
    <w:rsid w:val="00E079E7"/>
    <w:rsid w:val="00E12AC5"/>
    <w:rsid w:val="00E25116"/>
    <w:rsid w:val="00E344B4"/>
    <w:rsid w:val="00E365DC"/>
    <w:rsid w:val="00E41C2F"/>
    <w:rsid w:val="00E4684A"/>
    <w:rsid w:val="00E46AA3"/>
    <w:rsid w:val="00E51489"/>
    <w:rsid w:val="00E52CDB"/>
    <w:rsid w:val="00E53894"/>
    <w:rsid w:val="00E56514"/>
    <w:rsid w:val="00E65F7B"/>
    <w:rsid w:val="00E82DCB"/>
    <w:rsid w:val="00EB7C57"/>
    <w:rsid w:val="00ED77D3"/>
    <w:rsid w:val="00EE5F88"/>
    <w:rsid w:val="00EF6A10"/>
    <w:rsid w:val="00F02C62"/>
    <w:rsid w:val="00F26CAB"/>
    <w:rsid w:val="00F26EFF"/>
    <w:rsid w:val="00F274C9"/>
    <w:rsid w:val="00F36AF2"/>
    <w:rsid w:val="00F40610"/>
    <w:rsid w:val="00F46472"/>
    <w:rsid w:val="00F46E84"/>
    <w:rsid w:val="00F73E2D"/>
    <w:rsid w:val="00F829C4"/>
    <w:rsid w:val="00F9057B"/>
    <w:rsid w:val="00F94283"/>
    <w:rsid w:val="00F94E50"/>
    <w:rsid w:val="00F96731"/>
    <w:rsid w:val="00FA05D9"/>
    <w:rsid w:val="00FA13F2"/>
    <w:rsid w:val="00FA4029"/>
    <w:rsid w:val="00FC422C"/>
    <w:rsid w:val="00FD39FF"/>
    <w:rsid w:val="00FD3A4C"/>
    <w:rsid w:val="00FD7C5A"/>
    <w:rsid w:val="00FD7D04"/>
    <w:rsid w:val="00FE13C5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763D848"/>
  <w15:docId w15:val="{82305804-A0B2-4ED8-B504-0675F81E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5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B047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B047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D0B15"/>
  </w:style>
  <w:style w:type="paragraph" w:styleId="BalloonText">
    <w:name w:val="Balloon Text"/>
    <w:basedOn w:val="Normal"/>
    <w:semiHidden/>
    <w:rsid w:val="00421B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EC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03A2F"/>
    <w:rPr>
      <w:color w:val="808080"/>
    </w:rPr>
  </w:style>
  <w:style w:type="paragraph" w:styleId="Revision">
    <w:name w:val="Revision"/>
    <w:hidden/>
    <w:uiPriority w:val="99"/>
    <w:semiHidden/>
    <w:rsid w:val="003E2A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CONN~1\LOCALS~1\Temp\XPgrpwise\NYMS%20SetUp-Completion%20form%20200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B9482-1128-4DB1-9C8C-9B1814DFF32F}"/>
      </w:docPartPr>
      <w:docPartBody>
        <w:p w:rsidR="00210519" w:rsidRDefault="00210519">
          <w:r w:rsidRPr="00C309BA">
            <w:rPr>
              <w:rStyle w:val="PlaceholderText"/>
            </w:rPr>
            <w:t>Click or tap to enter a date.</w:t>
          </w:r>
        </w:p>
      </w:docPartBody>
    </w:docPart>
    <w:docPart>
      <w:docPartPr>
        <w:name w:val="D31D3EE3AD3E4979A916DD59751BD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97B90-81CB-4993-A387-E14A9596E536}"/>
      </w:docPartPr>
      <w:docPartBody>
        <w:p w:rsidR="00D368F7" w:rsidRDefault="00495F28" w:rsidP="00495F28">
          <w:pPr>
            <w:pStyle w:val="D31D3EE3AD3E4979A916DD59751BD7F92"/>
          </w:pPr>
          <w:r w:rsidRPr="00CA707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519"/>
    <w:rsid w:val="00210519"/>
    <w:rsid w:val="002B6007"/>
    <w:rsid w:val="00367333"/>
    <w:rsid w:val="003C4C6D"/>
    <w:rsid w:val="00495F28"/>
    <w:rsid w:val="005F5626"/>
    <w:rsid w:val="008334E4"/>
    <w:rsid w:val="00A626CD"/>
    <w:rsid w:val="00BA07D0"/>
    <w:rsid w:val="00CB6351"/>
    <w:rsid w:val="00D368F7"/>
    <w:rsid w:val="00EB7FA8"/>
    <w:rsid w:val="00F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26CD"/>
    <w:rPr>
      <w:color w:val="808080"/>
    </w:rPr>
  </w:style>
  <w:style w:type="paragraph" w:customStyle="1" w:styleId="AF78132594C5493691CE85675E92B16F">
    <w:name w:val="AF78132594C5493691CE85675E92B16F"/>
    <w:rsid w:val="00210519"/>
  </w:style>
  <w:style w:type="paragraph" w:customStyle="1" w:styleId="7E28A8B26B1D4C2FA502CDF5D2AF47E9">
    <w:name w:val="7E28A8B26B1D4C2FA502CDF5D2AF47E9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9B0C38F6C74FB08ED930E19E868CBD">
    <w:name w:val="4B9B0C38F6C74FB08ED930E19E868CBD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">
    <w:name w:val="D961F14E817342DC8EC2420B0D5DC899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9B0C38F6C74FB08ED930E19E868CBD1">
    <w:name w:val="4B9B0C38F6C74FB08ED930E19E868CBD1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">
    <w:name w:val="D961F14E817342DC8EC2420B0D5DC8991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D77BD8E548428F9E8F8A4183F2F1D2">
    <w:name w:val="2ED77BD8E548428F9E8F8A4183F2F1D2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9B0C38F6C74FB08ED930E19E868CBD2">
    <w:name w:val="4B9B0C38F6C74FB08ED930E19E868CBD2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2">
    <w:name w:val="D961F14E817342DC8EC2420B0D5DC8992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9B0C38F6C74FB08ED930E19E868CBD3">
    <w:name w:val="4B9B0C38F6C74FB08ED930E19E868CBD3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3">
    <w:name w:val="D961F14E817342DC8EC2420B0D5DC8993"/>
    <w:rsid w:val="003C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4">
    <w:name w:val="D961F14E817342DC8EC2420B0D5DC8994"/>
    <w:rsid w:val="00833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1D3EE3AD3E4979A916DD59751BD7F9">
    <w:name w:val="D31D3EE3AD3E4979A916DD59751BD7F9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068C9A9581460EB73F0632A1ED1404">
    <w:name w:val="2E068C9A9581460EB73F0632A1ED1404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5">
    <w:name w:val="D961F14E817342DC8EC2420B0D5DC8995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96FD4297374C0FAE8C8A9AD32A50D9">
    <w:name w:val="6C96FD4297374C0FAE8C8A9AD32A50D9"/>
    <w:rsid w:val="00495F28"/>
  </w:style>
  <w:style w:type="paragraph" w:customStyle="1" w:styleId="D31D3EE3AD3E4979A916DD59751BD7F91">
    <w:name w:val="D31D3EE3AD3E4979A916DD59751BD7F91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068C9A9581460EB73F0632A1ED14041">
    <w:name w:val="2E068C9A9581460EB73F0632A1ED14041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6">
    <w:name w:val="D961F14E817342DC8EC2420B0D5DC8996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1D3EE3AD3E4979A916DD59751BD7F92">
    <w:name w:val="D31D3EE3AD3E4979A916DD59751BD7F92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068C9A9581460EB73F0632A1ED14042">
    <w:name w:val="2E068C9A9581460EB73F0632A1ED14042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7">
    <w:name w:val="D961F14E817342DC8EC2420B0D5DC8997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068C9A9581460EB73F0632A1ED14043">
    <w:name w:val="2E068C9A9581460EB73F0632A1ED14043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8">
    <w:name w:val="D961F14E817342DC8EC2420B0D5DC8998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068C9A9581460EB73F0632A1ED14044">
    <w:name w:val="2E068C9A9581460EB73F0632A1ED14044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9">
    <w:name w:val="D961F14E817342DC8EC2420B0D5DC8999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068C9A9581460EB73F0632A1ED14045">
    <w:name w:val="2E068C9A9581460EB73F0632A1ED14045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0">
    <w:name w:val="D961F14E817342DC8EC2420B0D5DC89910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068C9A9581460EB73F0632A1ED14046">
    <w:name w:val="2E068C9A9581460EB73F0632A1ED14046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1">
    <w:name w:val="D961F14E817342DC8EC2420B0D5DC89911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2">
    <w:name w:val="D961F14E817342DC8EC2420B0D5DC89912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3">
    <w:name w:val="D961F14E817342DC8EC2420B0D5DC89913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4">
    <w:name w:val="D961F14E817342DC8EC2420B0D5DC89914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5">
    <w:name w:val="D961F14E817342DC8EC2420B0D5DC89915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6">
    <w:name w:val="D961F14E817342DC8EC2420B0D5DC89916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7">
    <w:name w:val="D961F14E817342DC8EC2420B0D5DC89917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8">
    <w:name w:val="D961F14E817342DC8EC2420B0D5DC89918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19">
    <w:name w:val="D961F14E817342DC8EC2420B0D5DC89919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3FD428C3954A05B1EC9FBD00CE9265">
    <w:name w:val="343FD428C3954A05B1EC9FBD00CE9265"/>
    <w:rsid w:val="00495F28"/>
  </w:style>
  <w:style w:type="paragraph" w:customStyle="1" w:styleId="A6DE7BEBE41F4752ABC391E73C8F0756">
    <w:name w:val="A6DE7BEBE41F4752ABC391E73C8F0756"/>
    <w:rsid w:val="00495F28"/>
  </w:style>
  <w:style w:type="paragraph" w:customStyle="1" w:styleId="D8AE5ED0A7254BFCA875DAAEE3B8338A">
    <w:name w:val="D8AE5ED0A7254BFCA875DAAEE3B8338A"/>
    <w:rsid w:val="00495F28"/>
  </w:style>
  <w:style w:type="paragraph" w:customStyle="1" w:styleId="D961F14E817342DC8EC2420B0D5DC89920">
    <w:name w:val="D961F14E817342DC8EC2420B0D5DC89920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C681FB426D4E758E2CE3762EDA42C3">
    <w:name w:val="CCC681FB426D4E758E2CE3762EDA42C3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21">
    <w:name w:val="D961F14E817342DC8EC2420B0D5DC89921"/>
    <w:rsid w:val="00495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22">
    <w:name w:val="D961F14E817342DC8EC2420B0D5DC89922"/>
    <w:rsid w:val="00D36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23">
    <w:name w:val="D961F14E817342DC8EC2420B0D5DC89923"/>
    <w:rsid w:val="00D36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961F14E817342DC8EC2420B0D5DC89924">
    <w:name w:val="D961F14E817342DC8EC2420B0D5DC89924"/>
    <w:rsid w:val="00A62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9D23D-F6D1-4728-9881-933F38B1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NYMS SetUp-Completion form 2008</Template>
  <TotalTime>12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Housing Trust Fund Corporation</vt:lpstr>
    </vt:vector>
  </TitlesOfParts>
  <Company>NYS DHCR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Housing Trust Fund Corporation</dc:title>
  <dc:subject>NY MS Project Set up/Completion report</dc:subject>
  <dc:creator>Clonedev</dc:creator>
  <cp:keywords/>
  <dc:description/>
  <cp:lastModifiedBy>DiBenedetto, Mary (HCR)</cp:lastModifiedBy>
  <cp:revision>5</cp:revision>
  <cp:lastPrinted>2018-03-07T13:27:00Z</cp:lastPrinted>
  <dcterms:created xsi:type="dcterms:W3CDTF">2020-10-15T15:15:00Z</dcterms:created>
  <dcterms:modified xsi:type="dcterms:W3CDTF">2020-10-15T15:53:00Z</dcterms:modified>
</cp:coreProperties>
</file>